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F274ED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F274ED" w:rsidRPr="00091D6D" w:rsidRDefault="00F274ED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F274ED" w:rsidRPr="00091D6D" w:rsidRDefault="00F274ED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795F57">
        <w:trPr>
          <w:trHeight w:val="280"/>
          <w:jc w:val="center"/>
        </w:trPr>
        <w:tc>
          <w:tcPr>
            <w:tcW w:w="243" w:type="dxa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8412DE" w:rsidRDefault="00F274E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8412DE" w:rsidRDefault="00F274E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8412DE" w:rsidRDefault="00F274E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8412DE" w:rsidRDefault="00F274E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8412DE" w:rsidRDefault="00F274E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8412DE" w:rsidRDefault="00F274E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8412DE" w:rsidRDefault="00F274E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5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8412DE" w:rsidRDefault="00F274E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43" w:type="dxa"/>
            <w:gridSpan w:val="3"/>
            <w:tcBorders>
              <w:left w:val="single" w:sz="2" w:space="0" w:color="000000"/>
            </w:tcBorders>
          </w:tcPr>
          <w:p w:rsidR="00F274ED" w:rsidRPr="008412DE" w:rsidRDefault="00F274E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61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30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09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F274ED" w:rsidRPr="00B73658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302" w:type="dxa"/>
            <w:gridSpan w:val="2"/>
            <w:tcBorders>
              <w:left w:val="single" w:sz="2" w:space="0" w:color="000000"/>
            </w:tcBorders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</w:tr>
      <w:tr w:rsidR="00F274ED" w:rsidRPr="00091D6D" w:rsidTr="00795F57">
        <w:trPr>
          <w:trHeight w:val="527"/>
          <w:jc w:val="center"/>
        </w:trPr>
        <w:tc>
          <w:tcPr>
            <w:tcW w:w="243" w:type="dxa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2" w:space="0" w:color="000000"/>
            </w:tcBorders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F274ED" w:rsidRPr="00091D6D" w:rsidRDefault="00F274ED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F274ED" w:rsidRPr="00091D6D" w:rsidRDefault="00F274ED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F274ED" w:rsidRPr="00091D6D" w:rsidRDefault="00F274E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43" w:type="dxa"/>
            <w:gridSpan w:val="2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F274ED" w:rsidRPr="00091D6D" w:rsidRDefault="00F274ED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F274ED" w:rsidRPr="00091D6D" w:rsidRDefault="00F274ED">
      <w:pPr>
        <w:rPr>
          <w:rFonts w:ascii="Arial Narrow" w:hAnsi="Arial Narrow"/>
          <w:sz w:val="22"/>
          <w:szCs w:val="22"/>
          <w:lang w:val="mk-MK"/>
        </w:rPr>
      </w:pPr>
    </w:p>
    <w:p w:rsidR="00F274ED" w:rsidRPr="00091D6D" w:rsidRDefault="00F274ED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6B4F91">
        <w:rPr>
          <w:rFonts w:ascii="Arial Narrow" w:hAnsi="Arial Narrow"/>
          <w:b/>
          <w:sz w:val="22"/>
          <w:szCs w:val="22"/>
          <w:lang w:val="mk-MK"/>
        </w:rPr>
        <w:t>ОМБУ ЛАЗО МИЦЕВ РАЛЕ</w:t>
      </w:r>
      <w:r>
        <w:rPr>
          <w:rFonts w:ascii="Arial Narrow" w:hAnsi="Arial Narrow"/>
          <w:sz w:val="22"/>
          <w:szCs w:val="22"/>
          <w:lang w:val="mk-MK"/>
        </w:rPr>
        <w:t xml:space="preserve"> ___</w:t>
      </w:r>
    </w:p>
    <w:p w:rsidR="00F274ED" w:rsidRPr="00091D6D" w:rsidRDefault="00F274ED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>
        <w:rPr>
          <w:rFonts w:ascii="Arial Narrow" w:hAnsi="Arial Narrow"/>
          <w:sz w:val="22"/>
          <w:szCs w:val="22"/>
          <w:lang w:val="mk-MK"/>
        </w:rPr>
        <w:t>Брака Миладиновци ббКавадарци 415-029</w:t>
      </w:r>
    </w:p>
    <w:p w:rsidR="00F274ED" w:rsidRPr="00091D6D" w:rsidRDefault="00F274ED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</w:t>
      </w:r>
      <w:r w:rsidRPr="006B4F91">
        <w:rPr>
          <w:rFonts w:ascii="Arial Narrow" w:hAnsi="Arial Narrow"/>
          <w:b/>
          <w:sz w:val="22"/>
          <w:szCs w:val="22"/>
          <w:lang w:val="mk-MK"/>
        </w:rPr>
        <w:t>4011992107770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_____________________________________________</w:t>
      </w:r>
    </w:p>
    <w:p w:rsidR="00F274ED" w:rsidRPr="00091D6D" w:rsidRDefault="00F274ED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F274ED" w:rsidRPr="00091D6D" w:rsidRDefault="00F274ED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F274ED" w:rsidRPr="00091D6D" w:rsidRDefault="00F274ED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F274ED" w:rsidRPr="00091D6D" w:rsidRDefault="00F274ED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F274ED" w:rsidRPr="00091D6D" w:rsidRDefault="00F274ED" w:rsidP="00795F57">
      <w:pPr>
        <w:pStyle w:val="Heading11"/>
        <w:numPr>
          <w:ilvl w:val="0"/>
          <w:numId w:val="0"/>
        </w:numPr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F274ED" w:rsidRPr="00091D6D" w:rsidRDefault="00F274ED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F274ED" w:rsidRPr="00091D6D" w:rsidRDefault="00F274ED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од </w:t>
      </w:r>
      <w:r w:rsidRPr="00E4410C">
        <w:rPr>
          <w:rFonts w:ascii="Arial Narrow" w:hAnsi="Arial Narrow"/>
          <w:b/>
          <w:color w:val="000000"/>
          <w:sz w:val="22"/>
          <w:szCs w:val="22"/>
          <w:lang w:val="mk-MK"/>
        </w:rPr>
        <w:t>1 јануари до   31.12.</w:t>
      </w:r>
      <w:r w:rsidRPr="00E4410C">
        <w:rPr>
          <w:rFonts w:ascii="Arial Narrow" w:hAnsi="Arial Narrow"/>
          <w:b/>
          <w:color w:val="000000"/>
          <w:sz w:val="22"/>
          <w:szCs w:val="22"/>
          <w:lang w:val="mk-MK"/>
        </w:rPr>
        <w:tab/>
        <w:t>201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7</w:t>
      </w:r>
      <w:r w:rsidRPr="00E4410C">
        <w:rPr>
          <w:rFonts w:ascii="Arial Narrow" w:hAnsi="Arial Narrow"/>
          <w:b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година</w:t>
      </w:r>
    </w:p>
    <w:p w:rsidR="00F274ED" w:rsidRPr="00091D6D" w:rsidRDefault="00F274ED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F274ED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rtlGutter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F274ED" w:rsidRPr="00091D6D" w:rsidRDefault="00F274ED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F274ED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274ED" w:rsidRPr="00091D6D" w:rsidRDefault="00F274E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95F57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274ED" w:rsidRPr="00091D6D" w:rsidRDefault="00F274E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F274ED" w:rsidRPr="00091D6D" w:rsidRDefault="00F274ED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F274ED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F274ED" w:rsidRPr="00091D6D" w:rsidRDefault="00F274E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F274ED" w:rsidRPr="00091D6D" w:rsidRDefault="00F274E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F274ED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F274ED" w:rsidRPr="00091D6D" w:rsidTr="00091D6D">
        <w:trPr>
          <w:trHeight w:hRule="exact" w:val="105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F274ED" w:rsidRPr="00091D6D" w:rsidRDefault="00F274ED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F274ED" w:rsidRPr="00091D6D" w:rsidRDefault="00F274ED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F25C5" w:rsidRDefault="00F274ED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F25C5" w:rsidRDefault="00F274ED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4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F274ED" w:rsidRPr="00091D6D" w:rsidRDefault="00F274ED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1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394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1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365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F274ED" w:rsidRPr="00091D6D" w:rsidRDefault="00F274ED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51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515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55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Постојана резерва (непредвидливи расходи)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резерви (разновидни расходи)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5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F274ED" w:rsidRPr="00091D6D" w:rsidRDefault="00F274ED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F274ED" w:rsidRPr="00091D6D" w:rsidRDefault="00F274ED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7E1C2E" w:rsidRDefault="00F274ED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F25C5" w:rsidRDefault="00F274ED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34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091D6D">
        <w:trPr>
          <w:trHeight w:hRule="exact" w:val="49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F274ED" w:rsidRPr="00091D6D" w:rsidRDefault="00F274ED">
      <w:pPr>
        <w:rPr>
          <w:rFonts w:ascii="Arial Narrow" w:hAnsi="Arial Narrow"/>
          <w:sz w:val="22"/>
          <w:szCs w:val="22"/>
          <w:lang w:val="mk-MK"/>
        </w:rPr>
        <w:sectPr w:rsidR="00F274ED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F274ED" w:rsidRPr="00091D6D" w:rsidRDefault="00F274ED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"/>
        <w:gridCol w:w="578"/>
        <w:gridCol w:w="7"/>
        <w:gridCol w:w="731"/>
        <w:gridCol w:w="7"/>
        <w:gridCol w:w="3860"/>
        <w:gridCol w:w="7"/>
        <w:gridCol w:w="788"/>
        <w:gridCol w:w="7"/>
        <w:gridCol w:w="1403"/>
        <w:gridCol w:w="7"/>
        <w:gridCol w:w="1671"/>
        <w:gridCol w:w="7"/>
      </w:tblGrid>
      <w:tr w:rsidR="00F274ED" w:rsidRPr="00091D6D" w:rsidTr="006C5A67">
        <w:trPr>
          <w:gridAfter w:val="1"/>
          <w:wAfter w:w="7" w:type="dxa"/>
          <w:cantSplit/>
          <w:trHeight w:hRule="exact" w:val="701"/>
        </w:trPr>
        <w:tc>
          <w:tcPr>
            <w:tcW w:w="5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F274ED" w:rsidRPr="00091D6D" w:rsidRDefault="00F274ED" w:rsidP="00091D6D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091D6D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274ED" w:rsidRPr="00091D6D" w:rsidRDefault="00F274E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274ED" w:rsidRPr="00091D6D" w:rsidRDefault="00F274E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F274ED" w:rsidRPr="00091D6D" w:rsidRDefault="00F274E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F274ED" w:rsidRPr="00091D6D" w:rsidTr="006C5A67">
        <w:trPr>
          <w:gridAfter w:val="1"/>
          <w:wAfter w:w="7" w:type="dxa"/>
          <w:cantSplit/>
          <w:trHeight w:hRule="exact" w:val="839"/>
        </w:trPr>
        <w:tc>
          <w:tcPr>
            <w:tcW w:w="585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F274ED" w:rsidRPr="00091D6D" w:rsidTr="006C5A67">
        <w:trPr>
          <w:gridAfter w:val="1"/>
          <w:wAfter w:w="7" w:type="dxa"/>
          <w:trHeight w:hRule="exact" w:val="283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F274ED" w:rsidRPr="00091D6D" w:rsidTr="006C5A67">
        <w:trPr>
          <w:gridAfter w:val="1"/>
          <w:wAfter w:w="7" w:type="dxa"/>
          <w:trHeight w:hRule="exact" w:val="429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42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7E1C2E" w:rsidRDefault="00F274ED" w:rsidP="002C1C0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 w:rsidP="000F25C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62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64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7E1C2E" w:rsidRDefault="00F274ED" w:rsidP="000F25C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F25C5" w:rsidRDefault="00F274ED" w:rsidP="00255039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715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F274ED" w:rsidRPr="00091D6D" w:rsidRDefault="00F274E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458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05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34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7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4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Default="00F274E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F274ED" w:rsidRPr="00091D6D" w:rsidRDefault="00F274E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25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02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1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F274ED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F274ED" w:rsidRPr="00091D6D" w:rsidTr="006C5A67">
        <w:trPr>
          <w:gridAfter w:val="1"/>
          <w:wAfter w:w="7" w:type="dxa"/>
          <w:trHeight w:hRule="exact" w:val="356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29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48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53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53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35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712"/>
        </w:trPr>
        <w:tc>
          <w:tcPr>
            <w:tcW w:w="5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F274ED" w:rsidRPr="00091D6D" w:rsidRDefault="00F274E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F274ED" w:rsidRPr="00091D6D" w:rsidRDefault="00F274ED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F274ED" w:rsidRPr="00091D6D" w:rsidTr="006C5A67">
        <w:trPr>
          <w:gridAfter w:val="1"/>
          <w:wAfter w:w="7" w:type="dxa"/>
          <w:trHeight w:hRule="exact" w:val="274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F274ED" w:rsidRPr="00091D6D" w:rsidTr="006C5A67">
        <w:trPr>
          <w:gridAfter w:val="1"/>
          <w:wAfter w:w="7" w:type="dxa"/>
          <w:trHeight w:hRule="exact" w:val="678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Default="00F274ED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F274ED" w:rsidRPr="00091D6D" w:rsidRDefault="00F274ED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 w:rsidP="00B7365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803.590</w:t>
            </w:r>
          </w:p>
        </w:tc>
      </w:tr>
      <w:tr w:rsidR="00F274ED" w:rsidRPr="00091D6D" w:rsidTr="006C5A67">
        <w:trPr>
          <w:gridAfter w:val="1"/>
          <w:wAfter w:w="7" w:type="dxa"/>
          <w:trHeight w:hRule="exact" w:val="38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8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3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8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 w:rsidP="00B7365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803.590</w:t>
            </w:r>
          </w:p>
        </w:tc>
      </w:tr>
      <w:tr w:rsidR="00F274ED" w:rsidRPr="00091D6D" w:rsidTr="006C5A67">
        <w:trPr>
          <w:gridAfter w:val="1"/>
          <w:wAfter w:w="7" w:type="dxa"/>
          <w:trHeight w:hRule="exact" w:val="38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8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293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42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Default="00F274ED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F274ED" w:rsidRPr="00091D6D" w:rsidRDefault="00F274ED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348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F274ED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2A1170">
        <w:trPr>
          <w:gridBefore w:val="1"/>
          <w:wBefore w:w="7" w:type="dxa"/>
          <w:trHeight w:hRule="exact" w:val="516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5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2A1170">
        <w:trPr>
          <w:gridBefore w:val="1"/>
          <w:wBefore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2A1170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2A1170">
        <w:trPr>
          <w:gridBefore w:val="1"/>
          <w:wBefore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napToGrid w:val="0"/>
              <w:ind w:left="72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2A1170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2A1170">
        <w:trPr>
          <w:gridBefore w:val="1"/>
          <w:wBefore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ind w:left="48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Default="00F274E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F274ED" w:rsidRPr="00091D6D" w:rsidRDefault="00F274E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7E1C2E" w:rsidRDefault="00F274ED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F25C5" w:rsidRDefault="00F274ED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803.590</w:t>
            </w:r>
          </w:p>
        </w:tc>
      </w:tr>
      <w:tr w:rsidR="00F274ED" w:rsidRPr="00091D6D" w:rsidTr="002A1170">
        <w:trPr>
          <w:gridBefore w:val="1"/>
          <w:wBefore w:w="7" w:type="dxa"/>
          <w:trHeight w:hRule="exact" w:val="800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F274ED" w:rsidRPr="00FC033A" w:rsidRDefault="00F274E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(103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1050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Default="00F274E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F274ED" w:rsidRDefault="00F274E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F274ED" w:rsidRDefault="00F274E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F274ED" w:rsidRPr="00091D6D" w:rsidRDefault="00F274E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780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Default="00F274E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F274ED" w:rsidRPr="00091D6D" w:rsidRDefault="00F274E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825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FC033A">
        <w:trPr>
          <w:gridAfter w:val="1"/>
          <w:wAfter w:w="7" w:type="dxa"/>
          <w:trHeight w:hRule="exact" w:val="452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Default="00F274E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274ED" w:rsidRPr="00091D6D" w:rsidRDefault="00F274E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FC033A">
        <w:trPr>
          <w:gridAfter w:val="1"/>
          <w:wAfter w:w="7" w:type="dxa"/>
          <w:trHeight w:hRule="exact" w:val="431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FC033A">
        <w:trPr>
          <w:gridAfter w:val="1"/>
          <w:wAfter w:w="7" w:type="dxa"/>
          <w:trHeight w:hRule="exact" w:val="421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702"/>
        </w:trPr>
        <w:tc>
          <w:tcPr>
            <w:tcW w:w="5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4ED" w:rsidRPr="00091D6D" w:rsidRDefault="00F274ED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4ED" w:rsidRPr="00091D6D" w:rsidRDefault="00F274ED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F274ED" w:rsidRPr="00091D6D" w:rsidRDefault="00F274E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F274ED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4ED" w:rsidRPr="00091D6D" w:rsidRDefault="00F274E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F274ED" w:rsidRPr="00091D6D" w:rsidTr="006C5A67">
        <w:trPr>
          <w:gridAfter w:val="1"/>
          <w:wAfter w:w="7" w:type="dxa"/>
          <w:trHeight w:hRule="exact" w:val="1153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274ED" w:rsidRPr="00FC033A" w:rsidRDefault="00F274ED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(059+060) = 105 </w:t>
            </w:r>
          </w:p>
          <w:p w:rsidR="00F274ED" w:rsidRPr="00FC033A" w:rsidRDefault="00F274ED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F274ED" w:rsidRPr="00091D6D" w:rsidRDefault="00F274ED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105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7E1C2E" w:rsidRDefault="00F274ED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F25C5" w:rsidRDefault="00F274ED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803.590</w:t>
            </w:r>
          </w:p>
        </w:tc>
      </w:tr>
      <w:tr w:rsidR="00F274ED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F274ED" w:rsidRPr="00091D6D" w:rsidRDefault="00F274E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274ED" w:rsidRPr="00091D6D" w:rsidRDefault="00F274E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Придонеси за социјално осигурување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val="36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29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Default="00F274ED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F274ED" w:rsidRPr="00091D6D" w:rsidRDefault="00F274ED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702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Default="00F274ED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F274ED" w:rsidRPr="00091D6D" w:rsidRDefault="00F274ED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5688F">
        <w:trPr>
          <w:gridAfter w:val="1"/>
          <w:wAfter w:w="7" w:type="dxa"/>
          <w:trHeight w:hRule="exact" w:val="402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5688F">
        <w:trPr>
          <w:gridAfter w:val="1"/>
          <w:wAfter w:w="7" w:type="dxa"/>
          <w:trHeight w:hRule="exact" w:val="423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5688F">
        <w:trPr>
          <w:gridAfter w:val="1"/>
          <w:wAfter w:w="7" w:type="dxa"/>
          <w:trHeight w:hRule="exact" w:val="429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647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274ED" w:rsidRPr="00091D6D" w:rsidRDefault="00F274ED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5688F">
        <w:trPr>
          <w:gridAfter w:val="1"/>
          <w:wAfter w:w="7" w:type="dxa"/>
          <w:trHeight w:hRule="exact" w:val="395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F274ED" w:rsidRPr="00091D6D" w:rsidRDefault="00F274ED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7E1C2E" w:rsidRDefault="00F274ED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F25C5" w:rsidRDefault="00F274ED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803.590</w:t>
            </w:r>
          </w:p>
        </w:tc>
      </w:tr>
    </w:tbl>
    <w:p w:rsidR="00F274ED" w:rsidRPr="00091D6D" w:rsidRDefault="00F274ED">
      <w:pPr>
        <w:rPr>
          <w:rFonts w:ascii="Arial Narrow" w:hAnsi="Arial Narrow"/>
          <w:sz w:val="22"/>
          <w:szCs w:val="22"/>
          <w:lang w:val="mk-MK"/>
        </w:rPr>
        <w:sectPr w:rsidR="00F274ED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F274ED" w:rsidRPr="00091D6D" w:rsidRDefault="00F274ED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F274ED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F274ED" w:rsidRPr="00091D6D" w:rsidRDefault="00F274ED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274ED" w:rsidRPr="00091D6D" w:rsidRDefault="00F274ED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F274ED" w:rsidRPr="00091D6D" w:rsidRDefault="00F274ED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274ED" w:rsidRPr="00091D6D" w:rsidRDefault="00F274E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F274ED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F274ED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089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7E1C2E" w:rsidRDefault="00F274ED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F25C5" w:rsidRDefault="00F274ED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803.590</w:t>
            </w:r>
          </w:p>
        </w:tc>
      </w:tr>
      <w:tr w:rsidR="00F274ED" w:rsidRPr="00091D6D" w:rsidTr="00D6699F">
        <w:trPr>
          <w:trHeight w:hRule="exact" w:val="38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Default="00F274E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72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274ED" w:rsidRPr="00091D6D" w:rsidRDefault="00F274ED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30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Default="00F274ED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274ED" w:rsidRPr="00091D6D" w:rsidRDefault="00F274ED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280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28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85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274ED" w:rsidRPr="00091D6D" w:rsidRDefault="00F274ED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272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277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42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85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F274ED" w:rsidRPr="00091D6D" w:rsidRDefault="00F274ED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8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274ED" w:rsidRPr="00091D6D" w:rsidRDefault="00F274ED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82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F274ED" w:rsidRPr="00091D6D" w:rsidRDefault="00F274ED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7E1C2E" w:rsidRDefault="00F274ED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F25C5" w:rsidRDefault="00F274ED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803.590</w:t>
            </w:r>
          </w:p>
        </w:tc>
      </w:tr>
      <w:tr w:rsidR="00F274ED" w:rsidRPr="00091D6D" w:rsidTr="00D6699F">
        <w:trPr>
          <w:trHeight w:hRule="exact" w:val="76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F274ED" w:rsidRPr="00091D6D" w:rsidRDefault="00F274ED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274ED" w:rsidRPr="00091D6D" w:rsidTr="00D6699F">
        <w:trPr>
          <w:trHeight w:hRule="exact" w:val="5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F274ED" w:rsidRPr="00091D6D" w:rsidRDefault="00F274ED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7E1C2E" w:rsidRDefault="00F274ED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F25C5" w:rsidRDefault="00F274ED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803.590</w:t>
            </w:r>
          </w:p>
        </w:tc>
      </w:tr>
      <w:tr w:rsidR="00F274ED" w:rsidRPr="00091D6D" w:rsidTr="00D6699F">
        <w:trPr>
          <w:trHeight w:hRule="exact" w:val="103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F274ED" w:rsidRPr="00091D6D" w:rsidRDefault="00F274ED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274ED" w:rsidRPr="00091D6D" w:rsidRDefault="00F274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74ED" w:rsidRPr="00091D6D" w:rsidRDefault="00F274E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F274ED" w:rsidRPr="00091D6D" w:rsidRDefault="00F274ED">
      <w:pPr>
        <w:rPr>
          <w:rFonts w:ascii="Arial Narrow" w:hAnsi="Arial Narrow"/>
          <w:sz w:val="22"/>
          <w:szCs w:val="22"/>
          <w:lang w:val="mk-MK"/>
        </w:rPr>
        <w:sectPr w:rsidR="00F274ED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F274ED" w:rsidRPr="00091D6D" w:rsidRDefault="00F274ED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Default="00F274ED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Pr="00091D6D" w:rsidRDefault="00F274ED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>Кавадарци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__</w:t>
      </w:r>
    </w:p>
    <w:p w:rsidR="00F274ED" w:rsidRPr="00012A65" w:rsidRDefault="00F274ED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</w:t>
      </w:r>
      <w:r>
        <w:rPr>
          <w:rFonts w:ascii="Arial Narrow" w:hAnsi="Arial Narrow"/>
          <w:color w:val="000000"/>
          <w:sz w:val="22"/>
          <w:szCs w:val="22"/>
          <w:lang w:val="mk-MK"/>
        </w:rPr>
        <w:t>28.02.2018</w:t>
      </w:r>
    </w:p>
    <w:p w:rsidR="00F274ED" w:rsidRPr="00091D6D" w:rsidRDefault="00F274ED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F274ED" w:rsidRPr="00091D6D" w:rsidRDefault="00F274ED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F274ED" w:rsidRPr="00091D6D" w:rsidRDefault="00F274ED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Default="00F274ED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Default="00F274ED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Default="00F274ED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Pr="00091D6D" w:rsidRDefault="00F274ED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</w:t>
      </w:r>
    </w:p>
    <w:p w:rsidR="00F274ED" w:rsidRPr="00091D6D" w:rsidRDefault="00F274ED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F274ED" w:rsidRPr="00091D6D" w:rsidRDefault="00F274ED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Pr="00091D6D" w:rsidRDefault="00F274ED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Pr="00091D6D" w:rsidRDefault="00F274ED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F274ED" w:rsidRDefault="00F274ED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F274ED" w:rsidRPr="00091D6D" w:rsidRDefault="00F274ED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F274ED" w:rsidRPr="00091D6D" w:rsidRDefault="00F274ED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F274ED" w:rsidRPr="00091D6D" w:rsidRDefault="00F274E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Default="00F274E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Default="00F274E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Default="00F274E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Default="00F274E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Default="00F274E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F274ED" w:rsidRDefault="00F274E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274ED" w:rsidRPr="00091D6D" w:rsidRDefault="00F274E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F274ED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F274ED" w:rsidRPr="00091D6D" w:rsidRDefault="00F274ED">
      <w:pPr>
        <w:spacing w:before="62"/>
        <w:rPr>
          <w:rFonts w:ascii="Arial Narrow" w:hAnsi="Arial Narrow"/>
          <w:sz w:val="22"/>
          <w:szCs w:val="22"/>
          <w:lang w:val="mk-MK"/>
        </w:rPr>
        <w:sectPr w:rsidR="00F274ED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t xml:space="preserve">                                                 </w:t>
      </w:r>
    </w:p>
    <w:p w:rsidR="00F274ED" w:rsidRPr="00F73A6E" w:rsidRDefault="00F274ED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274ED" w:rsidRPr="00F73A6E" w:rsidSect="000463D1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_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F57"/>
    <w:rsid w:val="00012A65"/>
    <w:rsid w:val="000463D1"/>
    <w:rsid w:val="0008307F"/>
    <w:rsid w:val="00091D6D"/>
    <w:rsid w:val="00095BB8"/>
    <w:rsid w:val="000D7BCF"/>
    <w:rsid w:val="000F25C5"/>
    <w:rsid w:val="00167A2A"/>
    <w:rsid w:val="00181CF6"/>
    <w:rsid w:val="00255039"/>
    <w:rsid w:val="00267EE0"/>
    <w:rsid w:val="002A1170"/>
    <w:rsid w:val="002B3A05"/>
    <w:rsid w:val="002C1C06"/>
    <w:rsid w:val="002D2999"/>
    <w:rsid w:val="002E19AE"/>
    <w:rsid w:val="00322A95"/>
    <w:rsid w:val="0041099D"/>
    <w:rsid w:val="00433926"/>
    <w:rsid w:val="00447827"/>
    <w:rsid w:val="004C697B"/>
    <w:rsid w:val="0051238C"/>
    <w:rsid w:val="00530B2D"/>
    <w:rsid w:val="00546155"/>
    <w:rsid w:val="005E1744"/>
    <w:rsid w:val="00693E8C"/>
    <w:rsid w:val="006B4F91"/>
    <w:rsid w:val="006C012A"/>
    <w:rsid w:val="006C5A67"/>
    <w:rsid w:val="00724CB0"/>
    <w:rsid w:val="0077647F"/>
    <w:rsid w:val="00786C58"/>
    <w:rsid w:val="00795F57"/>
    <w:rsid w:val="007E1C2E"/>
    <w:rsid w:val="007E73C1"/>
    <w:rsid w:val="007F2FC9"/>
    <w:rsid w:val="00810227"/>
    <w:rsid w:val="00821148"/>
    <w:rsid w:val="008412DE"/>
    <w:rsid w:val="00870098"/>
    <w:rsid w:val="00880413"/>
    <w:rsid w:val="008B1917"/>
    <w:rsid w:val="008C5553"/>
    <w:rsid w:val="008C71AC"/>
    <w:rsid w:val="009237A0"/>
    <w:rsid w:val="009C66DC"/>
    <w:rsid w:val="00A40055"/>
    <w:rsid w:val="00A46B82"/>
    <w:rsid w:val="00A5253C"/>
    <w:rsid w:val="00A57002"/>
    <w:rsid w:val="00A73599"/>
    <w:rsid w:val="00B06631"/>
    <w:rsid w:val="00B30305"/>
    <w:rsid w:val="00B42E17"/>
    <w:rsid w:val="00B73658"/>
    <w:rsid w:val="00BA5130"/>
    <w:rsid w:val="00BC28AC"/>
    <w:rsid w:val="00BF44F3"/>
    <w:rsid w:val="00C06395"/>
    <w:rsid w:val="00CC0762"/>
    <w:rsid w:val="00CD2FE9"/>
    <w:rsid w:val="00CD4E47"/>
    <w:rsid w:val="00D42826"/>
    <w:rsid w:val="00D4411F"/>
    <w:rsid w:val="00D5688F"/>
    <w:rsid w:val="00D6699F"/>
    <w:rsid w:val="00DA6093"/>
    <w:rsid w:val="00E140F5"/>
    <w:rsid w:val="00E4410C"/>
    <w:rsid w:val="00E66266"/>
    <w:rsid w:val="00EC7051"/>
    <w:rsid w:val="00ED241C"/>
    <w:rsid w:val="00ED77F6"/>
    <w:rsid w:val="00F17D44"/>
    <w:rsid w:val="00F274ED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3D1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0463D1"/>
  </w:style>
  <w:style w:type="character" w:customStyle="1" w:styleId="WW-Absatz-Standardschriftart">
    <w:name w:val="WW-Absatz-Standardschriftart"/>
    <w:uiPriority w:val="99"/>
    <w:rsid w:val="000463D1"/>
  </w:style>
  <w:style w:type="character" w:customStyle="1" w:styleId="WW-Absatz-Standardschriftart1">
    <w:name w:val="WW-Absatz-Standardschriftart1"/>
    <w:uiPriority w:val="99"/>
    <w:rsid w:val="000463D1"/>
  </w:style>
  <w:style w:type="character" w:customStyle="1" w:styleId="WW8Num1z0">
    <w:name w:val="WW8Num1z0"/>
    <w:uiPriority w:val="99"/>
    <w:rsid w:val="000463D1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0463D1"/>
  </w:style>
  <w:style w:type="character" w:customStyle="1" w:styleId="RTFNum21">
    <w:name w:val="RTF_Num 2 1"/>
    <w:uiPriority w:val="99"/>
    <w:rsid w:val="000463D1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0463D1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0463D1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0463D1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0463D1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0463D1"/>
  </w:style>
  <w:style w:type="paragraph" w:customStyle="1" w:styleId="Heading">
    <w:name w:val="Heading"/>
    <w:basedOn w:val="Normal"/>
    <w:next w:val="BodyText"/>
    <w:uiPriority w:val="99"/>
    <w:rsid w:val="000463D1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0463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73599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0463D1"/>
    <w:rPr>
      <w:rFonts w:cs="Tahoma"/>
    </w:rPr>
  </w:style>
  <w:style w:type="paragraph" w:styleId="Caption">
    <w:name w:val="caption"/>
    <w:basedOn w:val="Normal"/>
    <w:uiPriority w:val="99"/>
    <w:qFormat/>
    <w:rsid w:val="000463D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0463D1"/>
    <w:rPr>
      <w:rFonts w:cs="Tahoma"/>
    </w:rPr>
  </w:style>
  <w:style w:type="paragraph" w:customStyle="1" w:styleId="Caption1">
    <w:name w:val="Caption1"/>
    <w:basedOn w:val="Normal"/>
    <w:uiPriority w:val="99"/>
    <w:rsid w:val="000463D1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0463D1"/>
    <w:pPr>
      <w:keepNext/>
      <w:numPr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0463D1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0463D1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73599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0463D1"/>
  </w:style>
  <w:style w:type="paragraph" w:customStyle="1" w:styleId="TableHeading">
    <w:name w:val="Table Heading"/>
    <w:basedOn w:val="TableContents"/>
    <w:uiPriority w:val="99"/>
    <w:rsid w:val="000463D1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5</Pages>
  <Words>1160</Words>
  <Characters>6618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zoricaan</dc:creator>
  <cp:keywords/>
  <dc:description/>
  <cp:lastModifiedBy>Windows</cp:lastModifiedBy>
  <cp:revision>16</cp:revision>
  <cp:lastPrinted>2013-02-22T09:12:00Z</cp:lastPrinted>
  <dcterms:created xsi:type="dcterms:W3CDTF">2013-01-15T09:25:00Z</dcterms:created>
  <dcterms:modified xsi:type="dcterms:W3CDTF">2018-02-23T10:05:00Z</dcterms:modified>
</cp:coreProperties>
</file>